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B4" w:rsidRPr="00F21EFC" w:rsidRDefault="00F204B4">
      <w:pPr>
        <w:rPr>
          <w:b/>
          <w:i/>
          <w:sz w:val="24"/>
          <w:szCs w:val="24"/>
        </w:rPr>
      </w:pPr>
      <w:r w:rsidRPr="00F21EFC">
        <w:rPr>
          <w:i/>
        </w:rPr>
        <w:t xml:space="preserve">      </w:t>
      </w:r>
      <w:r w:rsidRPr="00F21EFC">
        <w:rPr>
          <w:b/>
          <w:i/>
          <w:sz w:val="24"/>
          <w:szCs w:val="24"/>
        </w:rPr>
        <w:t xml:space="preserve">PARALARIMIZ ile İLGİLİ PROBLEMLER   </w:t>
      </w:r>
    </w:p>
    <w:p w:rsidR="00F204B4" w:rsidRPr="00F21EFC" w:rsidRDefault="00F204B4">
      <w:pPr>
        <w:rPr>
          <w:b/>
          <w:i/>
          <w:sz w:val="24"/>
          <w:szCs w:val="24"/>
        </w:rPr>
      </w:pPr>
      <w:r w:rsidRPr="00F21EFC">
        <w:rPr>
          <w:b/>
          <w:i/>
          <w:sz w:val="24"/>
          <w:szCs w:val="24"/>
        </w:rPr>
        <w:t xml:space="preserve">                    (LİRA-KURUŞ)</w:t>
      </w: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1.</w:t>
      </w:r>
      <w:r w:rsidRPr="00F21EFC">
        <w:rPr>
          <w:i/>
        </w:rPr>
        <w:t>Ahmet önce 2 TL 25 Kr  harcadı.Sonra 1 TL 45 Kr harcadı. Ahmet toplam ne kadar harcadı?</w:t>
      </w:r>
    </w:p>
    <w:p w:rsidR="00F204B4" w:rsidRDefault="00F204B4">
      <w:pPr>
        <w:rPr>
          <w:i/>
        </w:rPr>
      </w:pPr>
    </w:p>
    <w:p w:rsidR="00F204B4" w:rsidRDefault="00F204B4" w:rsidP="009700F6">
      <w:pPr>
        <w:rPr>
          <w:bCs/>
        </w:rPr>
      </w:pPr>
      <w:hyperlink r:id="rId4" w:history="1">
        <w:r>
          <w:rPr>
            <w:rStyle w:val="Hyperlink"/>
            <w:bCs/>
          </w:rPr>
          <w:t>www.sorubak.com</w:t>
        </w:r>
      </w:hyperlink>
      <w:r>
        <w:rPr>
          <w:bCs/>
        </w:rPr>
        <w:t xml:space="preserve"> 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2</w:t>
      </w:r>
      <w:r w:rsidRPr="00F21EFC">
        <w:rPr>
          <w:i/>
        </w:rPr>
        <w:t>.Meleknur’un cüzdanında 7 TL 30 Kr vardı. Meleknur 3 TL 20 Kr harcarsa, geriye ne kadar kalır?</w:t>
      </w: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3.</w:t>
      </w:r>
      <w:r w:rsidRPr="00F21EFC">
        <w:rPr>
          <w:i/>
        </w:rPr>
        <w:t>Sıla’nın 19 TL parası vardı. 12 TL 70 Kr harcarsa, geriye ne kadar kalır?</w:t>
      </w: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 w:rsidP="00A427CA">
      <w:pPr>
        <w:rPr>
          <w:i/>
        </w:rPr>
      </w:pPr>
      <w:r w:rsidRPr="00F21EFC">
        <w:rPr>
          <w:b/>
          <w:i/>
        </w:rPr>
        <w:t>4.</w:t>
      </w:r>
      <w:r w:rsidRPr="00F21EFC">
        <w:rPr>
          <w:i/>
        </w:rPr>
        <w:t>20 TL paradan 8 TL 65 Kr harcarsak geriye ne kadar kalır?</w:t>
      </w: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 w:rsidP="00A427CA">
      <w:pPr>
        <w:rPr>
          <w:i/>
        </w:rPr>
      </w:pPr>
      <w:r w:rsidRPr="00F21EFC">
        <w:rPr>
          <w:b/>
          <w:i/>
        </w:rPr>
        <w:t>5.</w:t>
      </w:r>
      <w:r w:rsidRPr="00F21EFC">
        <w:rPr>
          <w:i/>
        </w:rPr>
        <w:t>50 Tl paradan 23 TL 75 Kr harcarsak geriye ne kadar kalır?</w:t>
      </w: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6.</w:t>
      </w:r>
      <w:r w:rsidRPr="00F21EFC">
        <w:rPr>
          <w:i/>
        </w:rPr>
        <w:t>3 TL 25 Kr param vardı.Babam 7 TL 40 Kr verdi.Şimdi ne kadar param var?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 w:rsidP="00A427CA">
      <w:pPr>
        <w:rPr>
          <w:i/>
        </w:rPr>
      </w:pPr>
      <w:r w:rsidRPr="00F21EFC">
        <w:rPr>
          <w:b/>
          <w:i/>
        </w:rPr>
        <w:t>7.</w:t>
      </w:r>
      <w:r w:rsidRPr="00F21EFC">
        <w:rPr>
          <w:i/>
        </w:rPr>
        <w:t xml:space="preserve"> 8 TL 72 Kr dan 4 TL 45 Kr harcarsak geriye ne kadar kalır?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8.</w:t>
      </w:r>
      <w:r w:rsidRPr="00F21EFC">
        <w:rPr>
          <w:i/>
        </w:rPr>
        <w:t xml:space="preserve"> 7 TL 76 Kr paraya 5 TL 82 Kr eklersem toplam ne kadar param olur?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9.</w:t>
      </w:r>
      <w:r w:rsidRPr="00F21EFC">
        <w:rPr>
          <w:i/>
        </w:rPr>
        <w:t xml:space="preserve"> 29 TL 66 Kr a 6 TL 85 Kr eklersem toplam ne kadar param olur?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>
      <w:pPr>
        <w:rPr>
          <w:i/>
        </w:rPr>
      </w:pPr>
      <w:r w:rsidRPr="00F21EFC">
        <w:rPr>
          <w:b/>
          <w:i/>
        </w:rPr>
        <w:t>10.</w:t>
      </w:r>
      <w:r w:rsidRPr="00F21EFC">
        <w:rPr>
          <w:i/>
        </w:rPr>
        <w:t xml:space="preserve">26 TL 79 Kr a </w:t>
      </w:r>
      <w:r>
        <w:rPr>
          <w:i/>
        </w:rPr>
        <w:t xml:space="preserve"> </w:t>
      </w:r>
      <w:r w:rsidRPr="00F21EFC">
        <w:rPr>
          <w:i/>
        </w:rPr>
        <w:t xml:space="preserve">17 TL 88 Kr </w:t>
      </w:r>
      <w:r>
        <w:rPr>
          <w:i/>
        </w:rPr>
        <w:t xml:space="preserve"> </w:t>
      </w:r>
      <w:r w:rsidRPr="00F21EFC">
        <w:rPr>
          <w:i/>
        </w:rPr>
        <w:t>eklersen ne kadar olur?</w:t>
      </w:r>
    </w:p>
    <w:p w:rsidR="00F204B4" w:rsidRDefault="00F204B4">
      <w:pPr>
        <w:rPr>
          <w:i/>
        </w:rPr>
      </w:pPr>
    </w:p>
    <w:p w:rsidR="00F204B4" w:rsidRPr="00F21EFC" w:rsidRDefault="00F204B4">
      <w:pPr>
        <w:rPr>
          <w:i/>
        </w:rPr>
      </w:pPr>
    </w:p>
    <w:p w:rsidR="00F204B4" w:rsidRPr="00F21EFC" w:rsidRDefault="00F204B4" w:rsidP="00A427CA">
      <w:pPr>
        <w:rPr>
          <w:i/>
        </w:rPr>
      </w:pPr>
      <w:r w:rsidRPr="00F21EFC">
        <w:rPr>
          <w:b/>
          <w:i/>
        </w:rPr>
        <w:t>11.</w:t>
      </w:r>
      <w:r w:rsidRPr="00F21EFC">
        <w:rPr>
          <w:i/>
        </w:rPr>
        <w:t>41 TL 35 Kr dan 29 TL 85 Kr harcarsam geriye ne kadar kalır?</w:t>
      </w:r>
    </w:p>
    <w:p w:rsidR="00F204B4" w:rsidRDefault="00F204B4" w:rsidP="00A427CA">
      <w:pPr>
        <w:rPr>
          <w:i/>
        </w:rPr>
      </w:pPr>
    </w:p>
    <w:p w:rsidR="00F204B4" w:rsidRPr="00F21EFC" w:rsidRDefault="00F204B4" w:rsidP="00A427CA">
      <w:pPr>
        <w:rPr>
          <w:i/>
        </w:rPr>
      </w:pPr>
    </w:p>
    <w:p w:rsidR="00F204B4" w:rsidRPr="00F21EFC" w:rsidRDefault="00F204B4" w:rsidP="00A427CA">
      <w:pPr>
        <w:rPr>
          <w:i/>
        </w:rPr>
      </w:pPr>
      <w:r w:rsidRPr="00F21EFC">
        <w:rPr>
          <w:b/>
          <w:i/>
        </w:rPr>
        <w:t>12.</w:t>
      </w:r>
      <w:r w:rsidRPr="00F21EFC">
        <w:rPr>
          <w:i/>
        </w:rPr>
        <w:t>61 TL 14 Kr dan 9 TL 17 Kr harcarsam geriye ne kadar kalır?</w:t>
      </w:r>
    </w:p>
    <w:p w:rsidR="00F204B4" w:rsidRPr="00F21EFC" w:rsidRDefault="00F204B4">
      <w:pPr>
        <w:rPr>
          <w:i/>
        </w:rPr>
      </w:pPr>
    </w:p>
    <w:sectPr w:rsidR="00F204B4" w:rsidRPr="00F21EFC" w:rsidSect="00F21EFC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7CA"/>
    <w:rsid w:val="005C3A92"/>
    <w:rsid w:val="009700F6"/>
    <w:rsid w:val="00A427CA"/>
    <w:rsid w:val="00E21EC0"/>
    <w:rsid w:val="00F204B4"/>
    <w:rsid w:val="00F21EFC"/>
    <w:rsid w:val="00F9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E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00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62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149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edanur</cp:lastModifiedBy>
  <cp:revision>3</cp:revision>
  <dcterms:created xsi:type="dcterms:W3CDTF">2011-11-11T13:36:00Z</dcterms:created>
  <dcterms:modified xsi:type="dcterms:W3CDTF">2012-01-07T19:24:00Z</dcterms:modified>
</cp:coreProperties>
</file>